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F0C8A05" w14:textId="77777777" w:rsidR="00673321" w:rsidRPr="00321339" w:rsidRDefault="3E459ADD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  <w:r w:rsidRPr="267C1C5C">
        <w:rPr>
          <w:rFonts w:asciiTheme="minorHAnsi" w:eastAsiaTheme="minorEastAsia" w:hAnsiTheme="minorHAnsi" w:cstheme="minorBidi"/>
          <w:i/>
          <w:iCs/>
        </w:rPr>
        <w:t xml:space="preserve"> </w:t>
      </w:r>
    </w:p>
    <w:p w14:paraId="77165126" w14:textId="325076D4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>ekspertów 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 w:rsidP="201C1A70">
      <w:pPr>
        <w:pStyle w:val="Tekstpodstawowy2"/>
        <w:numPr>
          <w:ilvl w:val="0"/>
          <w:numId w:val="48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247FDF4E" w14:textId="6FA42449" w:rsidR="009A09C5" w:rsidRDefault="009A09C5" w:rsidP="267C1C5C">
      <w:pPr>
        <w:pStyle w:val="Tekstpodstawowy2"/>
        <w:autoSpaceDE/>
        <w:autoSpaceDN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7B649CE9" w14:textId="77777777" w:rsidTr="267C1C5C">
        <w:tc>
          <w:tcPr>
            <w:tcW w:w="4957" w:type="dxa"/>
            <w:shd w:val="clear" w:color="auto" w:fill="B4C6E7"/>
          </w:tcPr>
          <w:p w14:paraId="58A67725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535AF0C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77890259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5E2C09DD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5A83551A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23991795" w14:textId="77777777" w:rsidTr="267C1C5C">
        <w:trPr>
          <w:trHeight w:val="1042"/>
        </w:trPr>
        <w:tc>
          <w:tcPr>
            <w:tcW w:w="4957" w:type="dxa"/>
          </w:tcPr>
          <w:p w14:paraId="5DE48802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342AE30" w14:textId="7CDBF109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="16B0FEED"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 </w:t>
            </w:r>
            <w:r w:rsidR="7DB0C7C9"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gotowanie</w:t>
            </w:r>
          </w:p>
        </w:tc>
        <w:tc>
          <w:tcPr>
            <w:tcW w:w="3969" w:type="dxa"/>
          </w:tcPr>
          <w:p w14:paraId="50212BC5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27FEFB23" w14:textId="18B412A5" w:rsidR="00C13D22" w:rsidRPr="00E9429E" w:rsidRDefault="1D54F3C7" w:rsidP="201C1A70">
      <w:pPr>
        <w:pStyle w:val="Akapitzlist"/>
        <w:numPr>
          <w:ilvl w:val="0"/>
          <w:numId w:val="48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Posiadane w</w:t>
      </w:r>
      <w:r w:rsidR="0A9476B8" w:rsidRPr="201C1A70">
        <w:rPr>
          <w:rFonts w:asciiTheme="minorHAnsi" w:eastAsiaTheme="minorEastAsia" w:hAnsiTheme="minorHAnsi" w:cstheme="minorBidi"/>
          <w:sz w:val="22"/>
          <w:szCs w:val="22"/>
        </w:rPr>
        <w:t xml:space="preserve">iedza i doświadczenie </w:t>
      </w:r>
      <w:r w:rsidR="33909AF7" w:rsidRPr="201C1A70">
        <w:rPr>
          <w:rFonts w:asciiTheme="minorHAnsi" w:eastAsiaTheme="minorEastAsia" w:hAnsiTheme="minorHAnsi" w:cstheme="minorBidi"/>
          <w:sz w:val="22"/>
          <w:szCs w:val="22"/>
        </w:rPr>
        <w:t>Wykonawcy</w:t>
      </w:r>
    </w:p>
    <w:p w14:paraId="61F659D8" w14:textId="7D635748" w:rsidR="267C1C5C" w:rsidRDefault="267C1C5C" w:rsidP="201C1A70">
      <w:pPr>
        <w:pStyle w:val="Akapitzlist"/>
        <w:spacing w:after="120"/>
        <w:ind w:left="567"/>
        <w:jc w:val="both"/>
      </w:pPr>
    </w:p>
    <w:tbl>
      <w:tblPr>
        <w:tblStyle w:val="Tabela-Siatka"/>
        <w:tblW w:w="0" w:type="auto"/>
        <w:tblInd w:w="567" w:type="dxa"/>
        <w:tblLook w:val="06A0" w:firstRow="1" w:lastRow="0" w:firstColumn="1" w:lastColumn="0" w:noHBand="1" w:noVBand="1"/>
      </w:tblPr>
      <w:tblGrid>
        <w:gridCol w:w="599"/>
        <w:gridCol w:w="2797"/>
        <w:gridCol w:w="1699"/>
        <w:gridCol w:w="1699"/>
        <w:gridCol w:w="1699"/>
      </w:tblGrid>
      <w:tr w:rsidR="201C1A70" w14:paraId="5656D574" w14:textId="77777777" w:rsidTr="3BB957BB">
        <w:trPr>
          <w:trHeight w:val="930"/>
        </w:trPr>
        <w:tc>
          <w:tcPr>
            <w:tcW w:w="600" w:type="dxa"/>
            <w:vAlign w:val="center"/>
          </w:tcPr>
          <w:p w14:paraId="46C7AF69" w14:textId="7C8BF29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lastRenderedPageBreak/>
              <w:t>L.p.</w:t>
            </w:r>
          </w:p>
        </w:tc>
        <w:tc>
          <w:tcPr>
            <w:tcW w:w="2802" w:type="dxa"/>
            <w:vAlign w:val="bottom"/>
          </w:tcPr>
          <w:p w14:paraId="2193D0FA" w14:textId="47E71F32" w:rsidR="5D3248DE" w:rsidRDefault="5D3248DE" w:rsidP="201C1A70">
            <w:pPr>
              <w:pStyle w:val="Nagwek1"/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Ekspert …………………………..</w:t>
            </w:r>
            <w:r>
              <w:br/>
            </w:r>
            <w:r>
              <w:br/>
            </w: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 xml:space="preserve"> ......................................</w:t>
            </w:r>
          </w:p>
          <w:p w14:paraId="3E36078C" w14:textId="0F2B99DA" w:rsidR="201C1A70" w:rsidRDefault="201C1A7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3CC2240" w14:textId="7EA12588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(należy podać część zamówienia)</w:t>
            </w:r>
          </w:p>
          <w:p w14:paraId="15139A87" w14:textId="34D264BE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23CDD8C" w14:textId="40AB6873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Wykształcenie</w:t>
            </w:r>
          </w:p>
          <w:p w14:paraId="29A5800A" w14:textId="01D388F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(szkoły / kursy / szkolenia)</w:t>
            </w:r>
          </w:p>
          <w:p w14:paraId="7C7B4B37" w14:textId="037C22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5EC1BBB" w14:textId="505C8ED9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zawodowe</w:t>
            </w:r>
          </w:p>
          <w:p w14:paraId="1F16F2A5" w14:textId="5862E1C1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C9F725D" w14:textId="57E14197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naukowe lub doświadczenie specjalne</w:t>
            </w:r>
          </w:p>
          <w:p w14:paraId="623FB480" w14:textId="5E2918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B5CD639" w14:textId="77777777" w:rsidTr="3BB957BB">
        <w:trPr>
          <w:trHeight w:val="300"/>
        </w:trPr>
        <w:tc>
          <w:tcPr>
            <w:tcW w:w="600" w:type="dxa"/>
          </w:tcPr>
          <w:p w14:paraId="64A4F243" w14:textId="07F906AF" w:rsidR="201C1A70" w:rsidRDefault="201C1A70" w:rsidP="201C1A7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2802" w:type="dxa"/>
          </w:tcPr>
          <w:p w14:paraId="22CA5044" w14:textId="4C62BC54" w:rsidR="68E4E242" w:rsidRDefault="6880A9D5" w:rsidP="3BB957BB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3BB957B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0CE2C5FF" w14:textId="5ED51E33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54B45BD" w14:textId="07068E89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40B5DBF1" w14:textId="5673E818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4</w:t>
            </w:r>
          </w:p>
        </w:tc>
      </w:tr>
      <w:tr w:rsidR="201C1A70" w14:paraId="0053AE97" w14:textId="77777777" w:rsidTr="3BB957BB">
        <w:trPr>
          <w:trHeight w:val="300"/>
        </w:trPr>
        <w:tc>
          <w:tcPr>
            <w:tcW w:w="600" w:type="dxa"/>
          </w:tcPr>
          <w:p w14:paraId="5EF75F3D" w14:textId="1C256649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2802" w:type="dxa"/>
          </w:tcPr>
          <w:p w14:paraId="11FD81A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2CD0FC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4D2D28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1CB74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76972E6" w14:textId="77777777" w:rsidTr="3BB957BB">
        <w:trPr>
          <w:trHeight w:val="300"/>
        </w:trPr>
        <w:tc>
          <w:tcPr>
            <w:tcW w:w="600" w:type="dxa"/>
          </w:tcPr>
          <w:p w14:paraId="24469C54" w14:textId="747B305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2802" w:type="dxa"/>
          </w:tcPr>
          <w:p w14:paraId="0E876A8D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D3934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EA6C1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E9C594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53CC6D64" w14:textId="77777777" w:rsidTr="3BB957BB">
        <w:trPr>
          <w:trHeight w:val="300"/>
        </w:trPr>
        <w:tc>
          <w:tcPr>
            <w:tcW w:w="600" w:type="dxa"/>
          </w:tcPr>
          <w:p w14:paraId="051059B0" w14:textId="2885A51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2802" w:type="dxa"/>
          </w:tcPr>
          <w:p w14:paraId="228FDF4B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14C5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1D60A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EE08778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62E8BFE" w14:textId="77777777" w:rsidTr="3BB957BB">
        <w:trPr>
          <w:trHeight w:val="300"/>
        </w:trPr>
        <w:tc>
          <w:tcPr>
            <w:tcW w:w="600" w:type="dxa"/>
          </w:tcPr>
          <w:p w14:paraId="46E997CE" w14:textId="2FF391C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2802" w:type="dxa"/>
          </w:tcPr>
          <w:p w14:paraId="68F66CC7" w14:textId="7BE53C94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DECEC5" w14:textId="355E3978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DFEB30" w14:textId="5B28B32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34AACE" w14:textId="296DF3C0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6E61E14C" w14:textId="77777777" w:rsidTr="3BB957BB">
        <w:trPr>
          <w:trHeight w:val="300"/>
        </w:trPr>
        <w:tc>
          <w:tcPr>
            <w:tcW w:w="600" w:type="dxa"/>
          </w:tcPr>
          <w:p w14:paraId="65F9D98D" w14:textId="5A728E51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2802" w:type="dxa"/>
          </w:tcPr>
          <w:p w14:paraId="2B80460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673C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D18BA71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72A92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15CEE757" w14:textId="28F3E7CF" w:rsidR="267C1C5C" w:rsidRDefault="267C1C5C" w:rsidP="201C1A70">
      <w:pPr>
        <w:spacing w:after="120" w:line="259" w:lineRule="auto"/>
        <w:ind w:left="567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6C989536" w14:textId="2178AB52" w:rsidR="6957B022" w:rsidRDefault="6957B022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Doświadczenie w ocenianiu, standaryzacji i kwalifikacjach</w:t>
      </w:r>
    </w:p>
    <w:p w14:paraId="13A18C71" w14:textId="703D459D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B99C5AB" w14:textId="646E0014" w:rsidR="267C1C5C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339A6CD8" w14:textId="1B7D340E" w:rsidR="2932FB27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Wydarzenie / </w:t>
            </w:r>
            <w:r w:rsidR="2932FB27">
              <w:br/>
            </w: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t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yp wydarzenia</w:t>
            </w: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DBD96B3" w14:textId="4802203F" w:rsidR="267C1C5C" w:rsidRDefault="1AD8B43D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08A1EA2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32BEB15D" w14:textId="38B7DFA5" w:rsidR="267C1C5C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1249FABF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597F962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73C2FA00" w14:textId="6C82CA35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B28BAFE" w14:textId="012BA80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2C802992" w14:textId="7FAA6C9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6C63A4A" w14:textId="0624869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896B27C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FB88C76" w14:textId="7F4AF7D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F3A3810" w14:textId="43B830D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50FF3672" w14:textId="6904A24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51E7B74" w14:textId="42060B7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5CF443D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346DC973" w14:textId="680F556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55458CD" w14:textId="4A6E78E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831073D" w14:textId="407EA3E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A2CA3FA" w14:textId="6F55260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1906CDE" w14:textId="646FFC99" w:rsidR="0205FED1" w:rsidRDefault="0205FED1" w:rsidP="201C1A70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Doświadczenie w organizacji szkoleń branżowych</w:t>
      </w:r>
    </w:p>
    <w:p w14:paraId="0293AC25" w14:textId="5AD81BA3" w:rsidR="267C1C5C" w:rsidRDefault="267C1C5C" w:rsidP="18E5181F">
      <w:pPr>
        <w:ind w:left="72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70"/>
        <w:gridCol w:w="3675"/>
        <w:gridCol w:w="2005"/>
        <w:gridCol w:w="2084"/>
      </w:tblGrid>
      <w:tr w:rsidR="267C1C5C" w14:paraId="6685AFDC" w14:textId="77777777" w:rsidTr="201C1A70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C7E815" w14:textId="3249BD8D" w:rsidR="267C1C5C" w:rsidRDefault="6B36DA0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67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B5C159F" w14:textId="07E27227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Wydarzenie / seria wydarzeń</w:t>
            </w:r>
          </w:p>
        </w:tc>
        <w:tc>
          <w:tcPr>
            <w:tcW w:w="20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7F97DC6B" w14:textId="3F5C33B6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D44CFCF"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57735A" w14:textId="2941A41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08E33DFC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24670E" w14:textId="2A727216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33A0F002" w14:textId="739B73E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E40DB79" w14:textId="00D61FB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9FB92A" w14:textId="7D88F17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24447405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5B44BDD" w14:textId="0156E0CF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74AC6336" w14:textId="7189B6E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65AD53E4" w14:textId="7E2E0BE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28BF96" w14:textId="1C03231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8586ABA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10A35CC" w14:textId="00FD53F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17B0142" w14:textId="7F792CA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47B739C" w14:textId="732FA2E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92C1ED" w14:textId="291CE177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B8C3B6F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5299BCF" w14:textId="6291249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0F3E126" w14:textId="6FF09A3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4DDD30DD" w14:textId="75C3A09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16917A" w14:textId="0D523BE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598D1A11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80631FB" w14:textId="6C240870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67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5426DCA" w14:textId="48A883D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C0DBBEF" w14:textId="7A7AE4F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3D127B" w14:textId="028CA7D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67BFE75" w14:textId="77F41D7E" w:rsidR="201C1A70" w:rsidRDefault="201C1A70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08B067D3" w14:textId="29CA4845" w:rsidR="00C13D22" w:rsidRPr="00C13D22" w:rsidRDefault="00C13D22" w:rsidP="3BB957BB">
      <w:pPr>
        <w:pStyle w:val="Akapitzlist"/>
        <w:numPr>
          <w:ilvl w:val="0"/>
          <w:numId w:val="48"/>
        </w:numPr>
        <w:spacing w:line="259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ins w:id="0" w:author="Tomasz Czekała" w:date="2026-02-02T18:16:00Z">
        <w:r>
          <w:tab/>
        </w:r>
      </w:ins>
      <w:r w:rsidR="55ED3F6C"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Organizacja szkoleń branżowych (skala ilości przeszkolonych osób)  </w:t>
      </w:r>
    </w:p>
    <w:p w14:paraId="2C9E61FB" w14:textId="25AF6833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65142809" w14:textId="63426A6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 przeszkolonych osób</w:t>
      </w:r>
    </w:p>
    <w:p w14:paraId="4584F97B" w14:textId="57EE63F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100-1000 przeszkolonych osób</w:t>
      </w:r>
    </w:p>
    <w:p w14:paraId="1828231A" w14:textId="71F44962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powyżej 1000 przeszkolonych osób</w:t>
      </w:r>
    </w:p>
    <w:p w14:paraId="1D7BEABD" w14:textId="32539704" w:rsidR="267C1C5C" w:rsidRDefault="267C1C5C" w:rsidP="18E5181F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C538B71" w14:textId="37EB0DB4" w:rsidR="7F08CD72" w:rsidRDefault="66B8DEBD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Organizacja szkoleń branżowych (poziom zaawansowania odbiorców)</w:t>
      </w:r>
    </w:p>
    <w:p w14:paraId="1FDD2E4C" w14:textId="15C9BC52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088B17EC" w14:textId="44DB6E5C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lastRenderedPageBreak/>
        <w:t>Uczniowie / kursanci</w:t>
      </w:r>
    </w:p>
    <w:p w14:paraId="63C123A8" w14:textId="28CC0349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Pracownicy branżowi / instruktorzy</w:t>
      </w:r>
    </w:p>
    <w:p w14:paraId="2064C9D6" w14:textId="685ADC90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Trenerzy, egzaminatorzy, kadra ekspercka</w:t>
      </w:r>
    </w:p>
    <w:p w14:paraId="3568469E" w14:textId="2FC24832" w:rsidR="267C1C5C" w:rsidRDefault="267C1C5C" w:rsidP="18E5181F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567057D0" w14:textId="65E64751" w:rsidR="267C1C5C" w:rsidRDefault="267C1C5C" w:rsidP="3BB957BB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752F24F3" w14:textId="548F6E0A" w:rsidR="267C1C5C" w:rsidRDefault="49ECD0AD" w:rsidP="3BB957BB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3911"/>
        <w:gridCol w:w="1664"/>
        <w:gridCol w:w="2174"/>
      </w:tblGrid>
      <w:tr w:rsidR="267C1C5C" w14:paraId="00E6B2E0" w14:textId="77777777" w:rsidTr="201C1A7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267C1C5C" w:rsidRDefault="3C78C2EC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0EFAD524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911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095996BE" w:rsidR="267C1C5C" w:rsidRDefault="17657CB8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Partner, opis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74410C56" w:rsidR="267C1C5C" w:rsidRDefault="0EFAD524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Daty / okres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267C1C5C" w:rsidRDefault="17657CB8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5B9A899F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C9C988D" w14:textId="6C9CEA26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7F86715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7E0D696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7AA7061F" w14:textId="2C0B96D9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2820124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6ECF4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6DC2E0D1" w14:textId="0FF988D5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625D81A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9F9E751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AB0D472" w14:textId="00A15D94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707C01A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CC413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911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35FECD7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00647DFC" w14:textId="216D7492" w:rsidR="00844B57" w:rsidRPr="00E67224" w:rsidRDefault="28939A71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DBBE67D">
        <w:rPr>
          <w:rFonts w:asciiTheme="minorHAnsi" w:eastAsiaTheme="minorEastAsia" w:hAnsiTheme="minorHAnsi" w:cstheme="minorBidi"/>
          <w:sz w:val="22"/>
          <w:szCs w:val="22"/>
        </w:rPr>
        <w:t xml:space="preserve">8.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1AF02A8B" w:rsidR="003B472C" w:rsidRPr="00E67224" w:rsidRDefault="4DB1329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9.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2 oraz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9A4108D" w:rsidR="003B472C" w:rsidRPr="00E67224" w:rsidRDefault="6F597686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10.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436C2656" w:rsidR="003B472C" w:rsidRPr="00E67224" w:rsidRDefault="510706A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11.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567558AD" w:rsidR="0082395E" w:rsidRDefault="4EDE540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12.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2E798774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13.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W razie wybrania naszej 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BB329C3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14.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52577EF8" w14:textId="6AF88DBB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</w:p>
    <w:p w14:paraId="55FDB81F" w14:textId="44F3134D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</w:p>
    <w:p w14:paraId="018D633E" w14:textId="77777777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Wykonawca zobowiązuje się do podpisania umowy powierzenia przetwarzania danych osobowych z Fundacją Rozwoju Systemu Edukacji (FRSE).</w:t>
      </w:r>
    </w:p>
    <w:p w14:paraId="509480D3" w14:textId="46A14B09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15.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77777777" w:rsidR="0091328F" w:rsidRPr="00E67224" w:rsidRDefault="0091328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F05FA" w14:textId="77777777" w:rsidR="00DD15B1" w:rsidRDefault="00DD15B1">
      <w:r>
        <w:separator/>
      </w:r>
    </w:p>
  </w:endnote>
  <w:endnote w:type="continuationSeparator" w:id="0">
    <w:p w14:paraId="1101D67D" w14:textId="77777777" w:rsidR="00DD15B1" w:rsidRDefault="00DD1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7ED5D" w14:textId="77777777" w:rsidR="00DD15B1" w:rsidRDefault="00DD15B1">
      <w:r>
        <w:separator/>
      </w:r>
    </w:p>
  </w:footnote>
  <w:footnote w:type="continuationSeparator" w:id="0">
    <w:p w14:paraId="0FAF1487" w14:textId="77777777" w:rsidR="00DD15B1" w:rsidRDefault="00DD1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61407CC0" w:rsidR="00F4605B" w:rsidRPr="00554E1E" w:rsidRDefault="004A0CB6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1C5"/>
    <w:multiLevelType w:val="hybridMultilevel"/>
    <w:tmpl w:val="FFFFFFFF"/>
    <w:lvl w:ilvl="0" w:tplc="6EC634C2">
      <w:start w:val="1"/>
      <w:numFmt w:val="upperLetter"/>
      <w:lvlText w:val="%1)"/>
      <w:lvlJc w:val="left"/>
      <w:pPr>
        <w:ind w:left="1069" w:hanging="360"/>
      </w:pPr>
    </w:lvl>
    <w:lvl w:ilvl="1" w:tplc="55E0D626">
      <w:start w:val="1"/>
      <w:numFmt w:val="lowerLetter"/>
      <w:lvlText w:val="%2."/>
      <w:lvlJc w:val="left"/>
      <w:pPr>
        <w:ind w:left="1789" w:hanging="360"/>
      </w:pPr>
    </w:lvl>
    <w:lvl w:ilvl="2" w:tplc="0D68B420">
      <w:start w:val="1"/>
      <w:numFmt w:val="lowerRoman"/>
      <w:lvlText w:val="%3."/>
      <w:lvlJc w:val="right"/>
      <w:pPr>
        <w:ind w:left="2509" w:hanging="180"/>
      </w:pPr>
    </w:lvl>
    <w:lvl w:ilvl="3" w:tplc="E758CC10">
      <w:start w:val="1"/>
      <w:numFmt w:val="decimal"/>
      <w:lvlText w:val="%4."/>
      <w:lvlJc w:val="left"/>
      <w:pPr>
        <w:ind w:left="3229" w:hanging="360"/>
      </w:pPr>
    </w:lvl>
    <w:lvl w:ilvl="4" w:tplc="29AAB824">
      <w:start w:val="1"/>
      <w:numFmt w:val="lowerLetter"/>
      <w:lvlText w:val="%5."/>
      <w:lvlJc w:val="left"/>
      <w:pPr>
        <w:ind w:left="3949" w:hanging="360"/>
      </w:pPr>
    </w:lvl>
    <w:lvl w:ilvl="5" w:tplc="EC2E30A6">
      <w:start w:val="1"/>
      <w:numFmt w:val="lowerRoman"/>
      <w:lvlText w:val="%6."/>
      <w:lvlJc w:val="right"/>
      <w:pPr>
        <w:ind w:left="4669" w:hanging="180"/>
      </w:pPr>
    </w:lvl>
    <w:lvl w:ilvl="6" w:tplc="A348A040">
      <w:start w:val="1"/>
      <w:numFmt w:val="decimal"/>
      <w:lvlText w:val="%7."/>
      <w:lvlJc w:val="left"/>
      <w:pPr>
        <w:ind w:left="5389" w:hanging="360"/>
      </w:pPr>
    </w:lvl>
    <w:lvl w:ilvl="7" w:tplc="5E4CE998">
      <w:start w:val="1"/>
      <w:numFmt w:val="lowerLetter"/>
      <w:lvlText w:val="%8."/>
      <w:lvlJc w:val="left"/>
      <w:pPr>
        <w:ind w:left="6109" w:hanging="360"/>
      </w:pPr>
    </w:lvl>
    <w:lvl w:ilvl="8" w:tplc="FEDCDB3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EEC53A3"/>
    <w:multiLevelType w:val="hybridMultilevel"/>
    <w:tmpl w:val="FFFFFFFF"/>
    <w:lvl w:ilvl="0" w:tplc="251E680C">
      <w:start w:val="1"/>
      <w:numFmt w:val="upperLetter"/>
      <w:lvlText w:val="%1)"/>
      <w:lvlJc w:val="left"/>
      <w:pPr>
        <w:ind w:left="1069" w:hanging="360"/>
      </w:pPr>
    </w:lvl>
    <w:lvl w:ilvl="1" w:tplc="FC38B0D6">
      <w:start w:val="1"/>
      <w:numFmt w:val="lowerLetter"/>
      <w:lvlText w:val="%2."/>
      <w:lvlJc w:val="left"/>
      <w:pPr>
        <w:ind w:left="1789" w:hanging="360"/>
      </w:pPr>
    </w:lvl>
    <w:lvl w:ilvl="2" w:tplc="B54EFE82">
      <w:start w:val="1"/>
      <w:numFmt w:val="lowerRoman"/>
      <w:lvlText w:val="%3."/>
      <w:lvlJc w:val="right"/>
      <w:pPr>
        <w:ind w:left="2509" w:hanging="180"/>
      </w:pPr>
    </w:lvl>
    <w:lvl w:ilvl="3" w:tplc="625E3B90">
      <w:start w:val="1"/>
      <w:numFmt w:val="decimal"/>
      <w:lvlText w:val="%4."/>
      <w:lvlJc w:val="left"/>
      <w:pPr>
        <w:ind w:left="3229" w:hanging="360"/>
      </w:pPr>
    </w:lvl>
    <w:lvl w:ilvl="4" w:tplc="8C6EBE1E">
      <w:start w:val="1"/>
      <w:numFmt w:val="lowerLetter"/>
      <w:lvlText w:val="%5."/>
      <w:lvlJc w:val="left"/>
      <w:pPr>
        <w:ind w:left="3949" w:hanging="360"/>
      </w:pPr>
    </w:lvl>
    <w:lvl w:ilvl="5" w:tplc="2C94A98E">
      <w:start w:val="1"/>
      <w:numFmt w:val="lowerRoman"/>
      <w:lvlText w:val="%6."/>
      <w:lvlJc w:val="right"/>
      <w:pPr>
        <w:ind w:left="4669" w:hanging="180"/>
      </w:pPr>
    </w:lvl>
    <w:lvl w:ilvl="6" w:tplc="5A62C460">
      <w:start w:val="1"/>
      <w:numFmt w:val="decimal"/>
      <w:lvlText w:val="%7."/>
      <w:lvlJc w:val="left"/>
      <w:pPr>
        <w:ind w:left="5389" w:hanging="360"/>
      </w:pPr>
    </w:lvl>
    <w:lvl w:ilvl="7" w:tplc="40B6F724">
      <w:start w:val="1"/>
      <w:numFmt w:val="lowerLetter"/>
      <w:lvlText w:val="%8."/>
      <w:lvlJc w:val="left"/>
      <w:pPr>
        <w:ind w:left="6109" w:hanging="360"/>
      </w:pPr>
    </w:lvl>
    <w:lvl w:ilvl="8" w:tplc="A440B99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8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3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7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0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6FEB19"/>
    <w:multiLevelType w:val="hybridMultilevel"/>
    <w:tmpl w:val="FFFFFFFF"/>
    <w:lvl w:ilvl="0" w:tplc="16668A72">
      <w:start w:val="5"/>
      <w:numFmt w:val="decimal"/>
      <w:lvlText w:val="%1."/>
      <w:lvlJc w:val="left"/>
      <w:pPr>
        <w:ind w:left="720" w:hanging="360"/>
      </w:pPr>
    </w:lvl>
    <w:lvl w:ilvl="1" w:tplc="CEA41382">
      <w:start w:val="1"/>
      <w:numFmt w:val="lowerLetter"/>
      <w:lvlText w:val="%2."/>
      <w:lvlJc w:val="left"/>
      <w:pPr>
        <w:ind w:left="1440" w:hanging="360"/>
      </w:pPr>
    </w:lvl>
    <w:lvl w:ilvl="2" w:tplc="E986371A">
      <w:start w:val="1"/>
      <w:numFmt w:val="lowerRoman"/>
      <w:lvlText w:val="%3."/>
      <w:lvlJc w:val="right"/>
      <w:pPr>
        <w:ind w:left="2160" w:hanging="180"/>
      </w:pPr>
    </w:lvl>
    <w:lvl w:ilvl="3" w:tplc="6C0437FE">
      <w:start w:val="1"/>
      <w:numFmt w:val="decimal"/>
      <w:lvlText w:val="%4."/>
      <w:lvlJc w:val="left"/>
      <w:pPr>
        <w:ind w:left="2880" w:hanging="360"/>
      </w:pPr>
    </w:lvl>
    <w:lvl w:ilvl="4" w:tplc="5298E52A">
      <w:start w:val="1"/>
      <w:numFmt w:val="lowerLetter"/>
      <w:lvlText w:val="%5."/>
      <w:lvlJc w:val="left"/>
      <w:pPr>
        <w:ind w:left="3600" w:hanging="360"/>
      </w:pPr>
    </w:lvl>
    <w:lvl w:ilvl="5" w:tplc="2CEE23CA">
      <w:start w:val="1"/>
      <w:numFmt w:val="lowerRoman"/>
      <w:lvlText w:val="%6."/>
      <w:lvlJc w:val="right"/>
      <w:pPr>
        <w:ind w:left="4320" w:hanging="180"/>
      </w:pPr>
    </w:lvl>
    <w:lvl w:ilvl="6" w:tplc="4EE4095C">
      <w:start w:val="1"/>
      <w:numFmt w:val="decimal"/>
      <w:lvlText w:val="%7."/>
      <w:lvlJc w:val="left"/>
      <w:pPr>
        <w:ind w:left="5040" w:hanging="360"/>
      </w:pPr>
    </w:lvl>
    <w:lvl w:ilvl="7" w:tplc="7780FEAE">
      <w:start w:val="1"/>
      <w:numFmt w:val="lowerLetter"/>
      <w:lvlText w:val="%8."/>
      <w:lvlJc w:val="left"/>
      <w:pPr>
        <w:ind w:left="5760" w:hanging="360"/>
      </w:pPr>
    </w:lvl>
    <w:lvl w:ilvl="8" w:tplc="13FE681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9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233F62A"/>
    <w:multiLevelType w:val="hybridMultilevel"/>
    <w:tmpl w:val="FFFFFFFF"/>
    <w:lvl w:ilvl="0" w:tplc="998880D2">
      <w:start w:val="8"/>
      <w:numFmt w:val="decimal"/>
      <w:lvlText w:val="%1."/>
      <w:lvlJc w:val="left"/>
      <w:pPr>
        <w:ind w:left="720" w:hanging="360"/>
      </w:pPr>
    </w:lvl>
    <w:lvl w:ilvl="1" w:tplc="9FC85AE6">
      <w:start w:val="1"/>
      <w:numFmt w:val="lowerLetter"/>
      <w:lvlText w:val="%2."/>
      <w:lvlJc w:val="left"/>
      <w:pPr>
        <w:ind w:left="1440" w:hanging="360"/>
      </w:pPr>
    </w:lvl>
    <w:lvl w:ilvl="2" w:tplc="AE686D00">
      <w:start w:val="1"/>
      <w:numFmt w:val="lowerRoman"/>
      <w:lvlText w:val="%3."/>
      <w:lvlJc w:val="right"/>
      <w:pPr>
        <w:ind w:left="2160" w:hanging="180"/>
      </w:pPr>
    </w:lvl>
    <w:lvl w:ilvl="3" w:tplc="0C1E53A0">
      <w:start w:val="1"/>
      <w:numFmt w:val="decimal"/>
      <w:lvlText w:val="%4."/>
      <w:lvlJc w:val="left"/>
      <w:pPr>
        <w:ind w:left="2880" w:hanging="360"/>
      </w:pPr>
    </w:lvl>
    <w:lvl w:ilvl="4" w:tplc="7AF21A5C">
      <w:start w:val="1"/>
      <w:numFmt w:val="lowerLetter"/>
      <w:lvlText w:val="%5."/>
      <w:lvlJc w:val="left"/>
      <w:pPr>
        <w:ind w:left="3600" w:hanging="360"/>
      </w:pPr>
    </w:lvl>
    <w:lvl w:ilvl="5" w:tplc="A920CCD4">
      <w:start w:val="1"/>
      <w:numFmt w:val="lowerRoman"/>
      <w:lvlText w:val="%6."/>
      <w:lvlJc w:val="right"/>
      <w:pPr>
        <w:ind w:left="4320" w:hanging="180"/>
      </w:pPr>
    </w:lvl>
    <w:lvl w:ilvl="6" w:tplc="797C2908">
      <w:start w:val="1"/>
      <w:numFmt w:val="decimal"/>
      <w:lvlText w:val="%7."/>
      <w:lvlJc w:val="left"/>
      <w:pPr>
        <w:ind w:left="5040" w:hanging="360"/>
      </w:pPr>
    </w:lvl>
    <w:lvl w:ilvl="7" w:tplc="90DA9A8C">
      <w:start w:val="1"/>
      <w:numFmt w:val="lowerLetter"/>
      <w:lvlText w:val="%8."/>
      <w:lvlJc w:val="left"/>
      <w:pPr>
        <w:ind w:left="5760" w:hanging="360"/>
      </w:pPr>
    </w:lvl>
    <w:lvl w:ilvl="8" w:tplc="7000213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9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7" w15:restartNumberingAfterBreak="0">
    <w:nsid w:val="78341767"/>
    <w:multiLevelType w:val="hybridMultilevel"/>
    <w:tmpl w:val="FFFFFFFF"/>
    <w:lvl w:ilvl="0" w:tplc="EB829DA2">
      <w:start w:val="1"/>
      <w:numFmt w:val="upperLetter"/>
      <w:lvlText w:val="%1)"/>
      <w:lvlJc w:val="left"/>
      <w:pPr>
        <w:ind w:left="1080" w:hanging="360"/>
      </w:pPr>
    </w:lvl>
    <w:lvl w:ilvl="1" w:tplc="FBC2CEB4">
      <w:start w:val="1"/>
      <w:numFmt w:val="lowerLetter"/>
      <w:lvlText w:val="%2."/>
      <w:lvlJc w:val="left"/>
      <w:pPr>
        <w:ind w:left="1800" w:hanging="360"/>
      </w:pPr>
    </w:lvl>
    <w:lvl w:ilvl="2" w:tplc="5B60E1FA">
      <w:start w:val="1"/>
      <w:numFmt w:val="lowerRoman"/>
      <w:lvlText w:val="%3."/>
      <w:lvlJc w:val="right"/>
      <w:pPr>
        <w:ind w:left="2520" w:hanging="180"/>
      </w:pPr>
    </w:lvl>
    <w:lvl w:ilvl="3" w:tplc="B226F774">
      <w:start w:val="1"/>
      <w:numFmt w:val="decimal"/>
      <w:lvlText w:val="%4."/>
      <w:lvlJc w:val="left"/>
      <w:pPr>
        <w:ind w:left="3240" w:hanging="360"/>
      </w:pPr>
    </w:lvl>
    <w:lvl w:ilvl="4" w:tplc="D9A62CC8">
      <w:start w:val="1"/>
      <w:numFmt w:val="lowerLetter"/>
      <w:lvlText w:val="%5."/>
      <w:lvlJc w:val="left"/>
      <w:pPr>
        <w:ind w:left="3960" w:hanging="360"/>
      </w:pPr>
    </w:lvl>
    <w:lvl w:ilvl="5" w:tplc="50A2E3D0">
      <w:start w:val="1"/>
      <w:numFmt w:val="lowerRoman"/>
      <w:lvlText w:val="%6."/>
      <w:lvlJc w:val="right"/>
      <w:pPr>
        <w:ind w:left="4680" w:hanging="180"/>
      </w:pPr>
    </w:lvl>
    <w:lvl w:ilvl="6" w:tplc="27F4320C">
      <w:start w:val="1"/>
      <w:numFmt w:val="decimal"/>
      <w:lvlText w:val="%7."/>
      <w:lvlJc w:val="left"/>
      <w:pPr>
        <w:ind w:left="5400" w:hanging="360"/>
      </w:pPr>
    </w:lvl>
    <w:lvl w:ilvl="7" w:tplc="69124D76">
      <w:start w:val="1"/>
      <w:numFmt w:val="lowerLetter"/>
      <w:lvlText w:val="%8."/>
      <w:lvlJc w:val="left"/>
      <w:pPr>
        <w:ind w:left="6120" w:hanging="360"/>
      </w:pPr>
    </w:lvl>
    <w:lvl w:ilvl="8" w:tplc="19D8D860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80957496">
    <w:abstractNumId w:val="47"/>
  </w:num>
  <w:num w:numId="2" w16cid:durableId="2013877323">
    <w:abstractNumId w:val="32"/>
  </w:num>
  <w:num w:numId="3" w16cid:durableId="16005678">
    <w:abstractNumId w:val="0"/>
  </w:num>
  <w:num w:numId="4" w16cid:durableId="930351369">
    <w:abstractNumId w:val="25"/>
  </w:num>
  <w:num w:numId="5" w16cid:durableId="1937328706">
    <w:abstractNumId w:val="3"/>
  </w:num>
  <w:num w:numId="6" w16cid:durableId="754548528">
    <w:abstractNumId w:val="44"/>
  </w:num>
  <w:num w:numId="7" w16cid:durableId="1477844662">
    <w:abstractNumId w:val="14"/>
  </w:num>
  <w:num w:numId="8" w16cid:durableId="1718309539">
    <w:abstractNumId w:val="26"/>
  </w:num>
  <w:num w:numId="9" w16cid:durableId="2823098">
    <w:abstractNumId w:val="7"/>
  </w:num>
  <w:num w:numId="10" w16cid:durableId="1266041866">
    <w:abstractNumId w:val="21"/>
  </w:num>
  <w:num w:numId="11" w16cid:durableId="388070919">
    <w:abstractNumId w:val="16"/>
  </w:num>
  <w:num w:numId="12" w16cid:durableId="1097752091">
    <w:abstractNumId w:val="19"/>
  </w:num>
  <w:num w:numId="13" w16cid:durableId="330983573">
    <w:abstractNumId w:val="33"/>
  </w:num>
  <w:num w:numId="14" w16cid:durableId="529341792">
    <w:abstractNumId w:val="23"/>
  </w:num>
  <w:num w:numId="15" w16cid:durableId="1512917429">
    <w:abstractNumId w:val="36"/>
  </w:num>
  <w:num w:numId="16" w16cid:durableId="467167016">
    <w:abstractNumId w:val="40"/>
  </w:num>
  <w:num w:numId="17" w16cid:durableId="352728262">
    <w:abstractNumId w:val="27"/>
  </w:num>
  <w:num w:numId="18" w16cid:durableId="1163738494">
    <w:abstractNumId w:val="11"/>
  </w:num>
  <w:num w:numId="19" w16cid:durableId="981084616">
    <w:abstractNumId w:val="45"/>
  </w:num>
  <w:num w:numId="20" w16cid:durableId="1105074448">
    <w:abstractNumId w:val="41"/>
  </w:num>
  <w:num w:numId="21" w16cid:durableId="107547973">
    <w:abstractNumId w:val="13"/>
  </w:num>
  <w:num w:numId="22" w16cid:durableId="104496141">
    <w:abstractNumId w:val="5"/>
  </w:num>
  <w:num w:numId="23" w16cid:durableId="1359047565">
    <w:abstractNumId w:val="18"/>
  </w:num>
  <w:num w:numId="24" w16cid:durableId="969213579">
    <w:abstractNumId w:val="24"/>
  </w:num>
  <w:num w:numId="25" w16cid:durableId="2038892739">
    <w:abstractNumId w:val="8"/>
  </w:num>
  <w:num w:numId="26" w16cid:durableId="815219952">
    <w:abstractNumId w:val="22"/>
  </w:num>
  <w:num w:numId="27" w16cid:durableId="760493290">
    <w:abstractNumId w:val="38"/>
  </w:num>
  <w:num w:numId="28" w16cid:durableId="1813785555">
    <w:abstractNumId w:val="10"/>
  </w:num>
  <w:num w:numId="29" w16cid:durableId="1566795260">
    <w:abstractNumId w:val="46"/>
  </w:num>
  <w:num w:numId="30" w16cid:durableId="1253901224">
    <w:abstractNumId w:val="4"/>
  </w:num>
  <w:num w:numId="31" w16cid:durableId="2046365102">
    <w:abstractNumId w:val="17"/>
  </w:num>
  <w:num w:numId="32" w16cid:durableId="1264222020">
    <w:abstractNumId w:val="2"/>
  </w:num>
  <w:num w:numId="33" w16cid:durableId="495077963">
    <w:abstractNumId w:val="20"/>
  </w:num>
  <w:num w:numId="34" w16cid:durableId="913779095">
    <w:abstractNumId w:val="48"/>
  </w:num>
  <w:num w:numId="35" w16cid:durableId="1330257648">
    <w:abstractNumId w:val="42"/>
  </w:num>
  <w:num w:numId="36" w16cid:durableId="1986617772">
    <w:abstractNumId w:val="37"/>
  </w:num>
  <w:num w:numId="37" w16cid:durableId="167597284">
    <w:abstractNumId w:val="34"/>
  </w:num>
  <w:num w:numId="38" w16cid:durableId="104428194">
    <w:abstractNumId w:val="9"/>
  </w:num>
  <w:num w:numId="39" w16cid:durableId="754520356">
    <w:abstractNumId w:val="43"/>
  </w:num>
  <w:num w:numId="40" w16cid:durableId="1174342727">
    <w:abstractNumId w:val="29"/>
  </w:num>
  <w:num w:numId="41" w16cid:durableId="381445346">
    <w:abstractNumId w:val="30"/>
  </w:num>
  <w:num w:numId="42" w16cid:durableId="1979530202">
    <w:abstractNumId w:val="31"/>
  </w:num>
  <w:num w:numId="43" w16cid:durableId="1812672017">
    <w:abstractNumId w:val="1"/>
  </w:num>
  <w:num w:numId="44" w16cid:durableId="674111842">
    <w:abstractNumId w:val="12"/>
  </w:num>
  <w:num w:numId="45" w16cid:durableId="162354381">
    <w:abstractNumId w:val="35"/>
  </w:num>
  <w:num w:numId="46" w16cid:durableId="2122918334">
    <w:abstractNumId w:val="39"/>
  </w:num>
  <w:num w:numId="47" w16cid:durableId="33166442">
    <w:abstractNumId w:val="28"/>
  </w:num>
  <w:num w:numId="48" w16cid:durableId="921991562">
    <w:abstractNumId w:val="15"/>
  </w:num>
  <w:num w:numId="49" w16cid:durableId="13238546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B57"/>
    <w:rsid w:val="00861820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C5EA9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8787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15B1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1</TotalTime>
  <Pages>4</Pages>
  <Words>686</Words>
  <Characters>4121</Characters>
  <Application>Microsoft Office Word</Application>
  <DocSecurity>0</DocSecurity>
  <Lines>34</Lines>
  <Paragraphs>9</Paragraphs>
  <ScaleCrop>false</ScaleCrop>
  <Company>FRSE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38</cp:revision>
  <cp:lastPrinted>2021-07-29T12:31:00Z</cp:lastPrinted>
  <dcterms:created xsi:type="dcterms:W3CDTF">2024-08-05T15:43:00Z</dcterms:created>
  <dcterms:modified xsi:type="dcterms:W3CDTF">2026-02-09T13:08:00Z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